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8A54FC">
      <w:pPr>
        <w:rPr>
          <w:lang w:val="en-GB"/>
        </w:rPr>
      </w:pPr>
    </w:p>
    <w:tbl>
      <w:tblPr>
        <w:tblW w:w="10065" w:type="dxa"/>
        <w:tblInd w:w="-72" w:type="dxa"/>
        <w:tblLayout w:type="fixed"/>
        <w:tblCellMar>
          <w:left w:w="70" w:type="dxa"/>
          <w:right w:w="70" w:type="dxa"/>
        </w:tblCellMar>
        <w:tblLook w:val="0000" w:firstRow="0" w:lastRow="0" w:firstColumn="0" w:lastColumn="0" w:noHBand="0" w:noVBand="0"/>
      </w:tblPr>
      <w:tblGrid>
        <w:gridCol w:w="1702"/>
        <w:gridCol w:w="3330"/>
        <w:gridCol w:w="5033"/>
      </w:tblGrid>
      <w:tr w:rsidR="00C1412E" w:rsidRPr="00121C7E" w:rsidTr="003D4741">
        <w:trPr>
          <w:cantSplit/>
          <w:trHeight w:val="1240"/>
        </w:trPr>
        <w:tc>
          <w:tcPr>
            <w:tcW w:w="5032" w:type="dxa"/>
            <w:gridSpan w:val="2"/>
            <w:tcBorders>
              <w:top w:val="nil"/>
              <w:left w:val="nil"/>
              <w:bottom w:val="nil"/>
              <w:right w:val="nil"/>
            </w:tcBorders>
          </w:tcPr>
          <w:p w:rsidR="00C1412E" w:rsidRPr="00121C7E" w:rsidRDefault="00C1412E" w:rsidP="00803F98">
            <w:pPr>
              <w:pStyle w:val="Kopfzeile1"/>
              <w:rPr>
                <w:lang w:val="en-GB"/>
              </w:rPr>
            </w:pPr>
          </w:p>
        </w:tc>
        <w:tc>
          <w:tcPr>
            <w:tcW w:w="5033" w:type="dxa"/>
            <w:tcBorders>
              <w:top w:val="nil"/>
              <w:left w:val="nil"/>
              <w:bottom w:val="nil"/>
              <w:right w:val="nil"/>
            </w:tcBorders>
          </w:tcPr>
          <w:p w:rsidR="00C1412E" w:rsidRPr="00121C7E" w:rsidRDefault="00C1412E" w:rsidP="0095068E">
            <w:pPr>
              <w:pStyle w:val="Kopfzeile1"/>
              <w:tabs>
                <w:tab w:val="clear" w:pos="4536"/>
                <w:tab w:val="right" w:pos="4893"/>
              </w:tabs>
              <w:rPr>
                <w:lang w:val="en-GB"/>
              </w:rPr>
            </w:pPr>
            <w:r w:rsidRPr="00121C7E">
              <w:rPr>
                <w:lang w:val="en-GB"/>
              </w:rPr>
              <w:tab/>
              <w:t>Doc. ECC/CPG-15</w:t>
            </w:r>
            <w:r w:rsidR="0095068E">
              <w:rPr>
                <w:shd w:val="clear" w:color="auto" w:fill="D9D9D9" w:themeFill="background1" w:themeFillShade="D9"/>
                <w:lang w:val="en-GB"/>
              </w:rPr>
              <w:t xml:space="preserve"> 005</w:t>
            </w:r>
            <w:bookmarkStart w:id="0" w:name="_GoBack"/>
            <w:bookmarkEnd w:id="0"/>
            <w:r w:rsidR="002A7345">
              <w:rPr>
                <w:shd w:val="clear" w:color="auto" w:fill="D9D9D9" w:themeFill="background1" w:themeFillShade="D9"/>
                <w:lang w:val="en-GB"/>
              </w:rPr>
              <w:t xml:space="preserve"> Annex 0</w:t>
            </w:r>
            <w:r w:rsidR="004003EA">
              <w:rPr>
                <w:shd w:val="clear" w:color="auto" w:fill="D9D9D9" w:themeFill="background1" w:themeFillShade="D9"/>
                <w:lang w:val="en-GB"/>
              </w:rPr>
              <w:t>5</w:t>
            </w:r>
            <w:r w:rsidR="002A7345">
              <w:rPr>
                <w:shd w:val="clear" w:color="auto" w:fill="D9D9D9" w:themeFill="background1" w:themeFillShade="D9"/>
                <w:lang w:val="en-GB"/>
              </w:rPr>
              <w:t xml:space="preserve"> </w:t>
            </w: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2A7345" w:rsidP="002A7345">
            <w:pPr>
              <w:pStyle w:val="Kopfzeile1"/>
              <w:rPr>
                <w:lang w:val="en-GB"/>
              </w:rPr>
            </w:pPr>
            <w:r>
              <w:rPr>
                <w:lang w:val="en-GB"/>
              </w:rPr>
              <w:t>2</w:t>
            </w:r>
            <w:r w:rsidRPr="002A7345">
              <w:rPr>
                <w:vertAlign w:val="superscript"/>
                <w:lang w:val="en-GB"/>
              </w:rPr>
              <w:t>nd</w:t>
            </w:r>
            <w:r>
              <w:rPr>
                <w:lang w:val="en-GB"/>
              </w:rPr>
              <w:t xml:space="preserve"> Meeting </w:t>
            </w:r>
            <w:r w:rsidR="00C1412E" w:rsidRPr="00121C7E">
              <w:rPr>
                <w:lang w:val="en-GB"/>
              </w:rPr>
              <w:t>CPG-15</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723AA2" w:rsidP="003D4741">
            <w:pPr>
              <w:pStyle w:val="Kopfzeile1"/>
              <w:rPr>
                <w:lang w:val="en-GB"/>
              </w:rPr>
            </w:pPr>
            <w:r w:rsidRPr="00723AA2">
              <w:rPr>
                <w:lang w:val="en-GB"/>
              </w:rPr>
              <w:t>Luxembourg, 22-25 January 2013</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80"/>
        </w:trPr>
        <w:tc>
          <w:tcPr>
            <w:tcW w:w="5032" w:type="dxa"/>
            <w:gridSpan w:val="2"/>
            <w:tcBorders>
              <w:top w:val="nil"/>
              <w:left w:val="nil"/>
              <w:bottom w:val="nil"/>
              <w:right w:val="nil"/>
            </w:tcBorders>
            <w:vAlign w:val="center"/>
          </w:tcPr>
          <w:p w:rsidR="00C1412E" w:rsidRPr="00121C7E" w:rsidRDefault="00C1412E" w:rsidP="003D4741">
            <w:pPr>
              <w:pStyle w:val="Kopfzeile1"/>
              <w:rPr>
                <w:sz w:val="8"/>
                <w:lang w:val="en-GB"/>
              </w:rPr>
            </w:pPr>
          </w:p>
        </w:tc>
        <w:tc>
          <w:tcPr>
            <w:tcW w:w="5033" w:type="dxa"/>
            <w:tcBorders>
              <w:top w:val="nil"/>
              <w:left w:val="nil"/>
              <w:bottom w:val="nil"/>
              <w:right w:val="nil"/>
            </w:tcBorders>
            <w:vAlign w:val="center"/>
          </w:tcPr>
          <w:p w:rsidR="00C1412E" w:rsidRPr="00121C7E" w:rsidRDefault="00C1412E" w:rsidP="003D4741">
            <w:pPr>
              <w:pStyle w:val="Kopfzeile1"/>
              <w:rPr>
                <w:sz w:val="8"/>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Date issued: </w:t>
            </w:r>
            <w:r w:rsidR="00723AA2">
              <w:rPr>
                <w:lang w:val="en-GB"/>
              </w:rPr>
              <w:t xml:space="preserve">     </w:t>
            </w:r>
          </w:p>
        </w:tc>
        <w:tc>
          <w:tcPr>
            <w:tcW w:w="8363" w:type="dxa"/>
            <w:gridSpan w:val="2"/>
            <w:tcBorders>
              <w:top w:val="nil"/>
              <w:left w:val="nil"/>
              <w:bottom w:val="nil"/>
              <w:right w:val="nil"/>
            </w:tcBorders>
            <w:vAlign w:val="center"/>
          </w:tcPr>
          <w:p w:rsidR="00C1412E" w:rsidRPr="00121C7E" w:rsidRDefault="00723AA2" w:rsidP="003D4741">
            <w:pPr>
              <w:pStyle w:val="Kopfzeile1"/>
              <w:rPr>
                <w:lang w:val="en-GB"/>
              </w:rPr>
            </w:pPr>
            <w:r>
              <w:rPr>
                <w:lang w:val="en-GB"/>
              </w:rPr>
              <w:t xml:space="preserve">13 December 2012 </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Source: </w:t>
            </w:r>
          </w:p>
        </w:tc>
        <w:tc>
          <w:tcPr>
            <w:tcW w:w="8363" w:type="dxa"/>
            <w:gridSpan w:val="2"/>
            <w:tcBorders>
              <w:top w:val="nil"/>
              <w:left w:val="nil"/>
              <w:bottom w:val="nil"/>
              <w:right w:val="nil"/>
            </w:tcBorders>
            <w:vAlign w:val="center"/>
          </w:tcPr>
          <w:p w:rsidR="00C1412E" w:rsidRPr="00121C7E" w:rsidRDefault="00723AA2" w:rsidP="003D4741">
            <w:pPr>
              <w:pStyle w:val="Kopfzeile1"/>
              <w:rPr>
                <w:lang w:val="en-GB"/>
              </w:rPr>
            </w:pPr>
            <w:r w:rsidRPr="00723AA2">
              <w:rPr>
                <w:lang w:val="en-GB"/>
              </w:rPr>
              <w:t>CPG PTC</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Subject: </w:t>
            </w:r>
          </w:p>
        </w:tc>
        <w:tc>
          <w:tcPr>
            <w:tcW w:w="8363" w:type="dxa"/>
            <w:gridSpan w:val="2"/>
            <w:tcBorders>
              <w:top w:val="nil"/>
              <w:left w:val="nil"/>
              <w:bottom w:val="nil"/>
              <w:right w:val="nil"/>
            </w:tcBorders>
            <w:vAlign w:val="center"/>
          </w:tcPr>
          <w:p w:rsidR="00C1412E" w:rsidRPr="00121C7E" w:rsidRDefault="003D4741" w:rsidP="00723AA2">
            <w:pPr>
              <w:pStyle w:val="Kopfzeile1"/>
              <w:rPr>
                <w:lang w:val="en-GB"/>
              </w:rPr>
            </w:pPr>
            <w:r w:rsidRPr="00121C7E">
              <w:rPr>
                <w:lang w:val="en-GB"/>
              </w:rPr>
              <w:t xml:space="preserve">Draft CEPT Brief on WRC-15 Agenda Item </w:t>
            </w:r>
            <w:r w:rsidR="00723AA2">
              <w:rPr>
                <w:lang w:val="en-GB"/>
              </w:rPr>
              <w:t>1.17 (WRC-15)</w:t>
            </w:r>
          </w:p>
        </w:tc>
      </w:tr>
      <w:tr w:rsidR="00C1412E" w:rsidRPr="00121C7E" w:rsidTr="003D4741">
        <w:tblPrEx>
          <w:tblCellMar>
            <w:left w:w="108" w:type="dxa"/>
            <w:right w:w="108" w:type="dxa"/>
          </w:tblCellMar>
        </w:tblPrEx>
        <w:trPr>
          <w:cantSplit/>
          <w:trHeight w:hRule="exact" w:val="74"/>
        </w:trPr>
        <w:tc>
          <w:tcPr>
            <w:tcW w:w="10065" w:type="dxa"/>
            <w:gridSpan w:val="3"/>
            <w:tcBorders>
              <w:top w:val="nil"/>
              <w:left w:val="nil"/>
              <w:bottom w:val="single" w:sz="6" w:space="0" w:color="C00000"/>
              <w:right w:val="nil"/>
            </w:tcBorders>
            <w:vAlign w:val="center"/>
          </w:tcPr>
          <w:p w:rsidR="00C1412E" w:rsidRPr="00121C7E" w:rsidRDefault="00C1412E" w:rsidP="003D4741">
            <w:pPr>
              <w:pStyle w:val="Header1"/>
              <w:rPr>
                <w:lang w:val="en-GB" w:eastAsia="de-DE"/>
              </w:rPr>
            </w:pPr>
          </w:p>
          <w:p w:rsidR="00C1412E" w:rsidRPr="00121C7E" w:rsidRDefault="00C1412E" w:rsidP="003D4741">
            <w:pPr>
              <w:pStyle w:val="Header1"/>
              <w:rPr>
                <w:sz w:val="8"/>
                <w:lang w:val="en-GB" w:eastAsia="de-DE"/>
              </w:rPr>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 xml:space="preserve">Summary: </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10065" w:type="dxa"/>
            <w:gridSpan w:val="3"/>
            <w:tcBorders>
              <w:top w:val="nil"/>
              <w:left w:val="single" w:sz="6" w:space="0" w:color="C00000"/>
              <w:bottom w:val="single" w:sz="6" w:space="0" w:color="C00000"/>
              <w:right w:val="single" w:sz="6" w:space="0" w:color="C00000"/>
            </w:tcBorders>
          </w:tcPr>
          <w:p w:rsidR="00C1412E" w:rsidRPr="00121C7E" w:rsidRDefault="00C1412E" w:rsidP="003D4741">
            <w:pPr>
              <w:pStyle w:val="ECCParagraph"/>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Proposal:</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10065" w:type="dxa"/>
            <w:gridSpan w:val="3"/>
            <w:tcBorders>
              <w:top w:val="nil"/>
              <w:left w:val="single" w:sz="6" w:space="0" w:color="C00000"/>
              <w:bottom w:val="single" w:sz="6" w:space="0" w:color="C00000"/>
              <w:right w:val="single" w:sz="6" w:space="0" w:color="C00000"/>
            </w:tcBorders>
          </w:tcPr>
          <w:p w:rsidR="00121C7E" w:rsidRPr="00723AA2" w:rsidRDefault="00723AA2" w:rsidP="003D4741">
            <w:pPr>
              <w:pStyle w:val="ECCParagraph"/>
              <w:rPr>
                <w:lang w:val="en-US"/>
              </w:rPr>
            </w:pPr>
            <w:r w:rsidRPr="00723AA2">
              <w:rPr>
                <w:lang w:val="en-US"/>
              </w:rPr>
              <w:t>CPG is invited to consider and approve the attached Draft</w:t>
            </w:r>
            <w:r>
              <w:rPr>
                <w:lang w:val="en-US"/>
              </w:rPr>
              <w:t xml:space="preserve"> CEPT Brief on AI 1.17 (WRC-15)</w:t>
            </w:r>
          </w:p>
        </w:tc>
      </w:tr>
    </w:tbl>
    <w:p w:rsidR="00C1412E" w:rsidRPr="00121C7E" w:rsidRDefault="00C1412E" w:rsidP="008A54FC">
      <w:pPr>
        <w:jc w:val="center"/>
        <w:rPr>
          <w:lang w:val="en-GB"/>
        </w:rPr>
      </w:pPr>
    </w:p>
    <w:p w:rsidR="00C1412E" w:rsidRPr="00121C7E" w:rsidRDefault="00C1412E" w:rsidP="008A54FC">
      <w:pPr>
        <w:jc w:val="center"/>
        <w:rPr>
          <w:lang w:val="en-GB"/>
        </w:rPr>
      </w:pPr>
    </w:p>
    <w:p w:rsidR="00C1412E" w:rsidRPr="00121C7E" w:rsidRDefault="00C1412E" w:rsidP="008A54FC">
      <w:pPr>
        <w:jc w:val="center"/>
        <w:rPr>
          <w:lang w:val="en-GB"/>
        </w:rPr>
      </w:pPr>
    </w:p>
    <w:p w:rsidR="008A54FC" w:rsidRPr="00121C7E" w:rsidRDefault="008A54FC" w:rsidP="008A54FC">
      <w:pPr>
        <w:pStyle w:val="Lastupdated"/>
        <w:rPr>
          <w:b/>
          <w:lang w:val="en-GB"/>
        </w:rPr>
      </w:pPr>
    </w:p>
    <w:p w:rsidR="008A54FC" w:rsidRPr="00121C7E" w:rsidRDefault="008A54FC">
      <w:pPr>
        <w:rPr>
          <w:lang w:val="en-GB"/>
        </w:rPr>
        <w:sectPr w:rsidR="008A54FC" w:rsidRPr="00121C7E" w:rsidSect="003D4741">
          <w:headerReference w:type="even" r:id="rId9"/>
          <w:headerReference w:type="default" r:id="rId10"/>
          <w:headerReference w:type="first" r:id="rId11"/>
          <w:pgSz w:w="11907" w:h="16840" w:code="9"/>
          <w:pgMar w:top="1440" w:right="850" w:bottom="1440" w:left="1134" w:header="709" w:footer="709" w:gutter="0"/>
          <w:cols w:space="708"/>
          <w:titlePg/>
          <w:docGrid w:linePitch="360"/>
        </w:sectPr>
      </w:pPr>
    </w:p>
    <w:p w:rsidR="008A54FC" w:rsidRPr="00121C7E" w:rsidRDefault="00763BA3" w:rsidP="008A54FC">
      <w:pPr>
        <w:rPr>
          <w:b/>
          <w:color w:val="FFFFFF"/>
          <w:szCs w:val="20"/>
          <w:lang w:val="en-GB"/>
        </w:rPr>
      </w:pPr>
      <w:r w:rsidRPr="00121C7E">
        <w:rPr>
          <w:b/>
          <w:color w:val="FFFFFF"/>
          <w:szCs w:val="20"/>
          <w:lang w:val="en-GB"/>
        </w:rPr>
        <w:lastRenderedPageBreak/>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DB7E11">
        <w:rPr>
          <w:b/>
          <w:color w:val="C00000"/>
          <w:lang w:val="en-GB"/>
        </w:rPr>
        <w:t>1.17</w:t>
      </w:r>
      <w:r w:rsidRPr="00121C7E">
        <w:rPr>
          <w:b/>
          <w:color w:val="C00000"/>
          <w:lang w:val="en-GB"/>
        </w:rPr>
        <w:t xml:space="preserve"> </w:t>
      </w:r>
    </w:p>
    <w:p w:rsidR="0029448B" w:rsidRPr="00121C7E" w:rsidRDefault="0029448B" w:rsidP="0029448B">
      <w:pPr>
        <w:rPr>
          <w:lang w:val="en-GB"/>
        </w:rPr>
      </w:pPr>
    </w:p>
    <w:p w:rsidR="0029448B" w:rsidRPr="00121C7E" w:rsidRDefault="00DB7E11" w:rsidP="0029448B">
      <w:pPr>
        <w:pStyle w:val="ECCParagraph"/>
      </w:pPr>
      <w:r>
        <w:t>1.17</w:t>
      </w:r>
      <w:r>
        <w:tab/>
      </w:r>
      <w:r w:rsidRPr="00DB7E11">
        <w:t>to consider possible spectrum requirements and regulatory actions, including appropriate aeronautical allocations, to support wireless avionics intra-communications (WAIC), in acco</w:t>
      </w:r>
      <w:r>
        <w:t xml:space="preserve">rdance with Resolution </w:t>
      </w:r>
      <w:r w:rsidRPr="00DB7E11">
        <w:rPr>
          <w:b/>
        </w:rPr>
        <w:t>423 (WRC-12)</w:t>
      </w:r>
    </w:p>
    <w:p w:rsidR="00B25463" w:rsidRPr="00121C7E" w:rsidRDefault="0029448B" w:rsidP="0029448B">
      <w:pPr>
        <w:pStyle w:val="Heading1"/>
      </w:pPr>
      <w:r w:rsidRPr="00121C7E">
        <w:t>ISSUE</w:t>
      </w:r>
    </w:p>
    <w:p w:rsidR="00DB7E11" w:rsidRDefault="00DB7E11" w:rsidP="00DB7E11">
      <w:pPr>
        <w:pStyle w:val="ECCNumberedBullets"/>
      </w:pPr>
      <w:r w:rsidRPr="00383C52">
        <w:t>to conduct, in time for WRC-15, the necessary studies to determine the spectrum requirements needed to support WAIC systems;</w:t>
      </w:r>
    </w:p>
    <w:p w:rsidR="00DB7E11" w:rsidRPr="00DB7E11" w:rsidRDefault="00DB7E11" w:rsidP="00DB7E11">
      <w:pPr>
        <w:pStyle w:val="ECCNumberedBullets"/>
      </w:pPr>
      <w:r w:rsidRPr="00383C52">
        <w:rPr>
          <w:rFonts w:cs="Arial"/>
          <w:szCs w:val="20"/>
        </w:rPr>
        <w:t xml:space="preserve">to conduct sharing and compatibility studies, based on the results of </w:t>
      </w:r>
      <w:r w:rsidRPr="00383C52">
        <w:rPr>
          <w:rFonts w:cs="Arial"/>
          <w:i/>
          <w:iCs/>
          <w:szCs w:val="20"/>
        </w:rPr>
        <w:t xml:space="preserve">invites ITU-R </w:t>
      </w:r>
      <w:r w:rsidRPr="00383C52">
        <w:rPr>
          <w:rFonts w:cs="Arial"/>
          <w:szCs w:val="20"/>
        </w:rPr>
        <w:t>1, to determine appropriate frequency bands and regulatory actions;</w:t>
      </w:r>
    </w:p>
    <w:p w:rsidR="00DB7E11" w:rsidRPr="00383C52" w:rsidRDefault="00DB7E11" w:rsidP="00DB7E11">
      <w:pPr>
        <w:pStyle w:val="ECCNumberedBullets"/>
      </w:pPr>
      <w:r w:rsidRPr="00383C52">
        <w:t xml:space="preserve">when conducting studies in accordance with </w:t>
      </w:r>
      <w:r w:rsidRPr="00383C52">
        <w:rPr>
          <w:i/>
          <w:iCs/>
        </w:rPr>
        <w:t xml:space="preserve">invites ITU-R </w:t>
      </w:r>
      <w:r w:rsidRPr="00383C52">
        <w:t>2, to consider:</w:t>
      </w:r>
    </w:p>
    <w:p w:rsidR="00DB7E11" w:rsidRDefault="00DB7E11" w:rsidP="00DB7E11">
      <w:pPr>
        <w:pStyle w:val="ECCNumberedBullets"/>
        <w:numPr>
          <w:ilvl w:val="0"/>
          <w:numId w:val="0"/>
        </w:numPr>
        <w:ind w:left="340"/>
      </w:pPr>
    </w:p>
    <w:p w:rsidR="00DB7E11" w:rsidRDefault="00DB7E11" w:rsidP="00DB7E11">
      <w:pPr>
        <w:pStyle w:val="ECCNumbered-LetteredList"/>
        <w:numPr>
          <w:ilvl w:val="0"/>
          <w:numId w:val="21"/>
        </w:numPr>
      </w:pPr>
      <w:r w:rsidRPr="00383C52">
        <w:t>frequency bands within existing worldwide aeronautical mobile service,</w:t>
      </w:r>
      <w:r>
        <w:t xml:space="preserve"> </w:t>
      </w:r>
      <w:r w:rsidRPr="00383C52">
        <w:t>aeronautical mobile (R) service and aeronautical radionavigation service</w:t>
      </w:r>
      <w:r>
        <w:t xml:space="preserve"> </w:t>
      </w:r>
      <w:r w:rsidRPr="00383C52">
        <w:t>allocations;</w:t>
      </w:r>
    </w:p>
    <w:p w:rsidR="00DB7E11" w:rsidRPr="00383C52" w:rsidRDefault="00DB7E11" w:rsidP="00DB7E11">
      <w:pPr>
        <w:pStyle w:val="ECCNumbered-LetteredList"/>
        <w:numPr>
          <w:ilvl w:val="0"/>
          <w:numId w:val="21"/>
        </w:numPr>
      </w:pPr>
      <w:r>
        <w:t xml:space="preserve">additional frequency bands above 15.7 GHz for aeronautical services if spectrum requirements cannot be met in frequency bands studied under invites ITU-R 3 i). </w:t>
      </w:r>
    </w:p>
    <w:p w:rsidR="00DB7E11" w:rsidRPr="00383C52" w:rsidRDefault="00DB7E11" w:rsidP="00DB7E11">
      <w:pPr>
        <w:pStyle w:val="ECCNumberedBullets"/>
        <w:numPr>
          <w:ilvl w:val="0"/>
          <w:numId w:val="0"/>
        </w:numPr>
        <w:ind w:left="340"/>
      </w:pPr>
    </w:p>
    <w:p w:rsidR="00005CA4" w:rsidRPr="00121C7E" w:rsidRDefault="00005CA4" w:rsidP="00005CA4">
      <w:pPr>
        <w:pStyle w:val="Heading1"/>
      </w:pPr>
      <w:r w:rsidRPr="00121C7E">
        <w:t xml:space="preserve">Preliminary CEPT position </w:t>
      </w:r>
    </w:p>
    <w:p w:rsidR="00DB7E11" w:rsidRDefault="00DB7E11" w:rsidP="00DB7E11">
      <w:pPr>
        <w:pStyle w:val="ECCParBulleted"/>
        <w:numPr>
          <w:ilvl w:val="0"/>
          <w:numId w:val="0"/>
        </w:numPr>
        <w:ind w:left="340" w:hanging="340"/>
      </w:pPr>
    </w:p>
    <w:p w:rsidR="00DB7E11" w:rsidRPr="00383C52" w:rsidRDefault="00DB7E11" w:rsidP="00DB7E11">
      <w:pPr>
        <w:pStyle w:val="ECCParBulleted"/>
        <w:numPr>
          <w:ilvl w:val="0"/>
          <w:numId w:val="19"/>
        </w:numPr>
        <w:spacing w:after="120"/>
        <w:rPr>
          <w:rFonts w:cs="Arial"/>
          <w:szCs w:val="20"/>
        </w:rPr>
      </w:pPr>
      <w:r w:rsidRPr="00383C52">
        <w:rPr>
          <w:rFonts w:cs="Arial"/>
          <w:szCs w:val="20"/>
        </w:rPr>
        <w:t>WAIC communication is considered to be an application of a safety service as defined in RR 1.59. Consequently WAIC is an application of the Aeronautical Mobile (Route) Service (AM(R)S).</w:t>
      </w:r>
    </w:p>
    <w:p w:rsidR="00DB7E11" w:rsidRPr="00383C52" w:rsidRDefault="00DB7E11" w:rsidP="00DB7E11">
      <w:pPr>
        <w:pStyle w:val="ECCParBulleted"/>
        <w:numPr>
          <w:ilvl w:val="0"/>
          <w:numId w:val="19"/>
        </w:numPr>
        <w:spacing w:after="120"/>
        <w:rPr>
          <w:rFonts w:cs="Arial"/>
          <w:szCs w:val="20"/>
        </w:rPr>
      </w:pPr>
      <w:r w:rsidRPr="00383C52">
        <w:rPr>
          <w:rFonts w:cs="Arial"/>
          <w:szCs w:val="20"/>
        </w:rPr>
        <w:t>CEPT supports the spectrum requirement of [239] MHz for WAIC as determined in the PDNR ITU-R M. [WAIC_CHAR_SPEC].</w:t>
      </w:r>
    </w:p>
    <w:p w:rsidR="00DB7E11" w:rsidRPr="00383C52" w:rsidRDefault="00DB7E11" w:rsidP="00DB7E11">
      <w:pPr>
        <w:pStyle w:val="ECCParBulleted"/>
        <w:numPr>
          <w:ilvl w:val="0"/>
          <w:numId w:val="19"/>
        </w:numPr>
        <w:spacing w:after="120"/>
        <w:rPr>
          <w:rFonts w:cs="Arial"/>
          <w:szCs w:val="20"/>
        </w:rPr>
      </w:pPr>
      <w:r w:rsidRPr="00383C52">
        <w:rPr>
          <w:rFonts w:cs="Arial"/>
          <w:szCs w:val="20"/>
        </w:rPr>
        <w:t xml:space="preserve">CEPT supports the identification of [239] MHz of frequency spectrum under the AM(R)S, for the harmonized usage of WAIC. </w:t>
      </w:r>
    </w:p>
    <w:p w:rsidR="009744B4" w:rsidRPr="00121C7E" w:rsidRDefault="009744B4" w:rsidP="009744B4">
      <w:pPr>
        <w:pStyle w:val="Heading1"/>
      </w:pPr>
      <w:r w:rsidRPr="00121C7E">
        <w:t xml:space="preserve">Background </w:t>
      </w:r>
    </w:p>
    <w:p w:rsidR="00DB7E11" w:rsidRPr="00383C52" w:rsidRDefault="00DB7E11" w:rsidP="00DB7E11">
      <w:pPr>
        <w:pStyle w:val="Reasons"/>
        <w:rPr>
          <w:rFonts w:ascii="Arial" w:hAnsi="Arial" w:cs="Arial"/>
          <w:sz w:val="20"/>
          <w:lang w:val="en-US"/>
        </w:rPr>
      </w:pPr>
      <w:r w:rsidRPr="00383C52">
        <w:rPr>
          <w:rFonts w:ascii="Arial" w:hAnsi="Arial" w:cs="Arial"/>
          <w:sz w:val="20"/>
          <w:lang w:val="en-US"/>
        </w:rPr>
        <w:t>The civil aviation industry is continually developing future generations of aircraft. Each subsequent generation is designed to enhance efficiency and reliability while maintaining current required levels of safety.</w:t>
      </w:r>
      <w:r w:rsidRPr="00383C52">
        <w:rPr>
          <w:rFonts w:ascii="Arial" w:hAnsi="Arial" w:cs="Arial"/>
          <w:iCs/>
          <w:sz w:val="20"/>
          <w:lang w:val="en-US"/>
        </w:rPr>
        <w:t xml:space="preserve"> Wireless avionics intra-communications (WAIC) systems </w:t>
      </w:r>
      <w:r w:rsidRPr="00383C52">
        <w:rPr>
          <w:rFonts w:ascii="Arial" w:hAnsi="Arial" w:cs="Arial"/>
          <w:sz w:val="20"/>
          <w:lang w:val="en-US"/>
        </w:rPr>
        <w:t>make use of radio communications between two or more stations on a single aircraft; consisting of on-board networks supporting the operation of the aircraft and its systems. WAIC system transmissions may not be limited to the interior of the aircraft structure, depending on the type of aircraft. For example, sensors mounted on the wings or engines could communicate with systems located within the airplane.</w:t>
      </w:r>
    </w:p>
    <w:p w:rsidR="00DB7E11" w:rsidRPr="00383C52" w:rsidRDefault="00DB7E11" w:rsidP="00DB7E11">
      <w:pPr>
        <w:pStyle w:val="Reasons"/>
        <w:rPr>
          <w:rFonts w:ascii="Arial" w:hAnsi="Arial" w:cs="Arial"/>
          <w:sz w:val="20"/>
          <w:lang w:val="en-US"/>
        </w:rPr>
      </w:pPr>
      <w:r w:rsidRPr="00383C52">
        <w:rPr>
          <w:rFonts w:ascii="Arial" w:hAnsi="Arial" w:cs="Arial"/>
          <w:sz w:val="20"/>
          <w:lang w:val="en-US"/>
        </w:rPr>
        <w:t>WAIC systems will be used for safety-related aircraft applications, providing communications within a single aircraft (i.e. WAIC systems do not provide communications between an aircraft and the ground, another aircraft or a satellite). WAIC systems are intended to provide the opportunity for lower cost of operations and environmental benefits.</w:t>
      </w:r>
    </w:p>
    <w:p w:rsidR="00DB7E11" w:rsidRPr="00383C52" w:rsidRDefault="00DB7E11" w:rsidP="00DB7E11">
      <w:pPr>
        <w:pStyle w:val="Reasons"/>
        <w:rPr>
          <w:rFonts w:ascii="Arial" w:hAnsi="Arial" w:cs="Arial"/>
          <w:sz w:val="20"/>
          <w:lang w:val="en-US"/>
        </w:rPr>
      </w:pPr>
      <w:r w:rsidRPr="00383C52">
        <w:rPr>
          <w:rFonts w:ascii="Arial" w:hAnsi="Arial" w:cs="Arial"/>
          <w:sz w:val="20"/>
          <w:lang w:val="en-US"/>
        </w:rPr>
        <w:t>To reflect the diverging conditions and requirements different categories of WAIC systems, based on the two criteria “data rate requirements” and “transmit antenna location on the aircraft”, i.e. internal or external to the aircraft structure, are defined. For determining bandwidth requirements, low rate and high rate systems are separately considered due to differing technical requirements and technological restrictions their implementation may face.</w:t>
      </w:r>
    </w:p>
    <w:p w:rsidR="00DB7E11" w:rsidRPr="00383C52" w:rsidRDefault="00DB7E11" w:rsidP="00DB7E11">
      <w:pPr>
        <w:pStyle w:val="Reasons"/>
        <w:rPr>
          <w:rFonts w:ascii="Arial" w:hAnsi="Arial" w:cs="Arial"/>
          <w:sz w:val="20"/>
          <w:lang w:val="en-US"/>
        </w:rPr>
      </w:pPr>
      <w:r w:rsidRPr="00383C52">
        <w:rPr>
          <w:rFonts w:ascii="Arial" w:hAnsi="Arial" w:cs="Arial"/>
          <w:iCs/>
          <w:sz w:val="20"/>
        </w:rPr>
        <w:t xml:space="preserve">Because WAIC systems carry aeronautical safety related content they are classified as an application of the aeronautical mobile (route) service (AM(R)S). With the spectrum requirement of [239 MHz] for WAIC as determined in the current PDNR ITU-R M.[WAIC_CHAR_SPEC] the possible use of existing AM(R)S </w:t>
      </w:r>
      <w:r w:rsidRPr="00383C52">
        <w:rPr>
          <w:rFonts w:ascii="Arial" w:hAnsi="Arial" w:cs="Arial"/>
          <w:iCs/>
          <w:sz w:val="20"/>
        </w:rPr>
        <w:lastRenderedPageBreak/>
        <w:t xml:space="preserve">allocations should be evaluated. Priority is on </w:t>
      </w:r>
      <w:r w:rsidRPr="00383C52">
        <w:rPr>
          <w:rFonts w:ascii="Arial" w:hAnsi="Arial" w:cs="Arial"/>
          <w:sz w:val="20"/>
        </w:rPr>
        <w:t>frequency bands within existing worldwide aeronautical mobile service, aeronautical mobile (R) service and aeronautical radionavigation service allocations.</w:t>
      </w:r>
    </w:p>
    <w:p w:rsidR="009744B4" w:rsidRPr="00121C7E" w:rsidRDefault="009744B4" w:rsidP="009744B4">
      <w:pPr>
        <w:pStyle w:val="Heading1"/>
      </w:pPr>
      <w:r w:rsidRPr="00121C7E">
        <w:t>List of relevant documents</w:t>
      </w:r>
    </w:p>
    <w:p w:rsidR="00B6760C" w:rsidRPr="00804623" w:rsidRDefault="00B6760C" w:rsidP="00B6760C">
      <w:pPr>
        <w:pStyle w:val="ECCParagraph"/>
        <w:rPr>
          <w:b/>
        </w:rPr>
      </w:pPr>
      <w:r w:rsidRPr="00804623">
        <w:rPr>
          <w:b/>
        </w:rPr>
        <w:t xml:space="preserve">ITU-Recommendations: </w:t>
      </w:r>
    </w:p>
    <w:p w:rsidR="00B6760C" w:rsidRPr="00383C52" w:rsidRDefault="00B6760C" w:rsidP="00B6760C">
      <w:pPr>
        <w:pStyle w:val="ECCParagraph"/>
        <w:spacing w:before="120" w:after="120"/>
        <w:rPr>
          <w:szCs w:val="20"/>
          <w:lang w:val="en-US"/>
        </w:rPr>
      </w:pPr>
      <w:r w:rsidRPr="00383C52">
        <w:rPr>
          <w:szCs w:val="20"/>
        </w:rPr>
        <w:t>ITU-R P.525 –</w:t>
      </w:r>
      <w:r w:rsidRPr="00383C52">
        <w:rPr>
          <w:szCs w:val="20"/>
        </w:rPr>
        <w:tab/>
        <w:t>Calculation of free-space attenuation</w:t>
      </w:r>
    </w:p>
    <w:p w:rsidR="00B6760C" w:rsidRPr="00383C52" w:rsidRDefault="00B6760C" w:rsidP="00B6760C">
      <w:pPr>
        <w:pStyle w:val="ECCParagraph"/>
        <w:spacing w:before="120" w:after="120"/>
        <w:rPr>
          <w:szCs w:val="20"/>
          <w:lang w:val="en-US"/>
        </w:rPr>
      </w:pPr>
    </w:p>
    <w:p w:rsidR="00DB7E11" w:rsidRPr="00804623" w:rsidRDefault="00DB7E11" w:rsidP="00DB7E11">
      <w:pPr>
        <w:pStyle w:val="ECCParagraph"/>
        <w:rPr>
          <w:b/>
        </w:rPr>
      </w:pPr>
      <w:r w:rsidRPr="00804623">
        <w:rPr>
          <w:b/>
        </w:rPr>
        <w:t xml:space="preserve">ITU-Reports: </w:t>
      </w:r>
    </w:p>
    <w:p w:rsidR="00DB7E11" w:rsidRPr="00DB7E11" w:rsidRDefault="00DB7E11" w:rsidP="00DB7E11">
      <w:pPr>
        <w:pStyle w:val="ECCParagraph"/>
        <w:rPr>
          <w:i/>
        </w:rPr>
      </w:pPr>
      <w:r w:rsidRPr="00DB7E11">
        <w:t>ITU-R M.2197 –</w:t>
      </w:r>
      <w:r w:rsidRPr="00DB7E11">
        <w:tab/>
      </w:r>
      <w:r w:rsidRPr="00DB7E11">
        <w:rPr>
          <w:i/>
        </w:rPr>
        <w:t>Technical characteristics and operational objectives for Wireless avionics intra-communications (WAIC)</w:t>
      </w:r>
    </w:p>
    <w:p w:rsidR="00DB7E11" w:rsidRPr="00DB7E11" w:rsidRDefault="00DB7E11" w:rsidP="00DB7E11">
      <w:pPr>
        <w:pStyle w:val="ECCParagraph"/>
        <w:rPr>
          <w:i/>
        </w:rPr>
      </w:pPr>
      <w:r w:rsidRPr="00DB7E11">
        <w:t xml:space="preserve">PDNR ITU-R M.[WAIC_CHAR_SPEC] - </w:t>
      </w:r>
      <w:r w:rsidRPr="00DB7E11">
        <w:rPr>
          <w:i/>
        </w:rPr>
        <w:t>Characteristics of WAIC systems and bandwidth requirements</w:t>
      </w:r>
      <w:r w:rsidRPr="00DB7E11">
        <w:rPr>
          <w:i/>
        </w:rPr>
        <w:br/>
        <w:t>to support their safe operation</w:t>
      </w:r>
    </w:p>
    <w:p w:rsidR="00DB7E11" w:rsidRPr="00DB7E11" w:rsidRDefault="00DB7E11" w:rsidP="00DB7E11">
      <w:pPr>
        <w:pStyle w:val="ECCParagraph"/>
        <w:rPr>
          <w:i/>
        </w:rPr>
      </w:pPr>
      <w:r w:rsidRPr="00DB7E11">
        <w:t xml:space="preserve">Working document towards a PDNR ITU-R M.[WAIC BANDS] - </w:t>
      </w:r>
      <w:r w:rsidRPr="00DB7E11">
        <w:rPr>
          <w:i/>
        </w:rPr>
        <w:t>Consideration of the aeronautical mobile (route), aeronautical mobile, and aeronautical radionavigation services allocations to accommodate wireless avionics intra-communications (WAIC)</w:t>
      </w:r>
    </w:p>
    <w:p w:rsidR="00DB7E11" w:rsidRPr="00383C52" w:rsidRDefault="00DB7E11" w:rsidP="00DB7E11">
      <w:pPr>
        <w:pStyle w:val="ECCParagraph"/>
        <w:spacing w:before="120" w:after="120"/>
        <w:rPr>
          <w:szCs w:val="20"/>
          <w:lang w:val="en-US"/>
        </w:rPr>
      </w:pPr>
    </w:p>
    <w:p w:rsidR="00DB7E11" w:rsidRPr="00804623" w:rsidRDefault="00B6760C" w:rsidP="00B6760C">
      <w:pPr>
        <w:pStyle w:val="ECCParagraph"/>
        <w:rPr>
          <w:b/>
        </w:rPr>
      </w:pPr>
      <w:r w:rsidRPr="00804623">
        <w:rPr>
          <w:b/>
        </w:rPr>
        <w:t>Other</w:t>
      </w:r>
      <w:r w:rsidR="00DB7E11" w:rsidRPr="00804623">
        <w:rPr>
          <w:b/>
        </w:rPr>
        <w:t xml:space="preserve"> ITU documents:</w:t>
      </w:r>
    </w:p>
    <w:p w:rsidR="00804623" w:rsidRPr="00B6760C" w:rsidRDefault="00804623" w:rsidP="00B6760C">
      <w:pPr>
        <w:pStyle w:val="ECCParagraph"/>
      </w:pPr>
    </w:p>
    <w:p w:rsidR="00B6760C" w:rsidRPr="00804623" w:rsidRDefault="00B6760C" w:rsidP="00B6760C">
      <w:pPr>
        <w:pStyle w:val="ECCParagraph"/>
        <w:rPr>
          <w:b/>
        </w:rPr>
      </w:pPr>
      <w:r w:rsidRPr="00804623">
        <w:rPr>
          <w:b/>
        </w:rPr>
        <w:t>CEPT and/or ECC Documentation (Decisions, Recommendations, Reports):</w:t>
      </w:r>
    </w:p>
    <w:p w:rsidR="00804623" w:rsidRPr="00121C7E" w:rsidRDefault="00804623" w:rsidP="00B6760C">
      <w:pPr>
        <w:pStyle w:val="ECCParagraph"/>
      </w:pPr>
    </w:p>
    <w:p w:rsidR="00B6760C" w:rsidRPr="00804623" w:rsidRDefault="00B6760C" w:rsidP="00B6760C">
      <w:pPr>
        <w:pStyle w:val="ECCParagraph"/>
        <w:rPr>
          <w:b/>
        </w:rPr>
      </w:pPr>
      <w:r w:rsidRPr="00804623">
        <w:rPr>
          <w:b/>
        </w:rPr>
        <w:t>EU Documentation (Directives, Decisions, Recommendations, other), if applicable:</w:t>
      </w:r>
    </w:p>
    <w:p w:rsidR="00804623" w:rsidRPr="00121C7E" w:rsidRDefault="00804623" w:rsidP="00B6760C">
      <w:pPr>
        <w:pStyle w:val="ECCParagraph"/>
      </w:pPr>
    </w:p>
    <w:p w:rsidR="009744B4" w:rsidRPr="00121C7E" w:rsidRDefault="009744B4" w:rsidP="009744B4">
      <w:pPr>
        <w:pStyle w:val="Heading1"/>
      </w:pPr>
      <w:r w:rsidRPr="00121C7E">
        <w:t>Actions to be taken</w:t>
      </w:r>
    </w:p>
    <w:p w:rsidR="00325274" w:rsidRPr="00383C52" w:rsidRDefault="00325274" w:rsidP="00325274">
      <w:pPr>
        <w:pStyle w:val="ECCParagraph"/>
        <w:rPr>
          <w:szCs w:val="20"/>
        </w:rPr>
      </w:pPr>
      <w:r w:rsidRPr="00383C52">
        <w:rPr>
          <w:szCs w:val="20"/>
        </w:rPr>
        <w:t>Prepare input for studies within the framework of ITU-R:</w:t>
      </w:r>
    </w:p>
    <w:p w:rsidR="00325274" w:rsidRPr="00325274" w:rsidRDefault="00325274" w:rsidP="00325274">
      <w:pPr>
        <w:pStyle w:val="ECCParBulleted"/>
        <w:spacing w:before="120"/>
      </w:pPr>
      <w:r w:rsidRPr="00325274">
        <w:t>CPM text</w:t>
      </w:r>
    </w:p>
    <w:p w:rsidR="00325274" w:rsidRPr="00325274" w:rsidRDefault="00325274" w:rsidP="00325274">
      <w:pPr>
        <w:pStyle w:val="ECCParBulleted"/>
        <w:spacing w:before="120"/>
      </w:pPr>
      <w:r w:rsidRPr="00325274">
        <w:t>Confirm assumptions and conclusions of the PDNR ITU-R M.[WAIC_CHAR_SPEC]</w:t>
      </w:r>
    </w:p>
    <w:p w:rsidR="00325274" w:rsidRPr="00325274" w:rsidRDefault="00325274" w:rsidP="00325274">
      <w:pPr>
        <w:pStyle w:val="ECCParBulleted"/>
        <w:spacing w:before="120"/>
      </w:pPr>
      <w:r w:rsidRPr="00325274">
        <w:t>Confirm assumptions and conclusions of the PDNR ITU-R M. [WAIC_BANDS]</w:t>
      </w: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lastRenderedPageBreak/>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9744B4" w:rsidP="009744B4">
      <w:pPr>
        <w:pStyle w:val="ECCParagraph"/>
      </w:pPr>
      <w:r w:rsidRPr="00121C7E">
        <w:t>CITEL (</w:t>
      </w:r>
      <w:r w:rsidR="00325274" w:rsidRPr="00325274">
        <w:t>22-26 October, 2012</w:t>
      </w:r>
      <w:r w:rsidRPr="00121C7E">
        <w:t>)</w:t>
      </w:r>
    </w:p>
    <w:p w:rsidR="00325274" w:rsidRPr="00383C52" w:rsidRDefault="00325274" w:rsidP="00325274">
      <w:pPr>
        <w:pStyle w:val="ECCParagraph"/>
        <w:rPr>
          <w:szCs w:val="20"/>
          <w:lang w:val="en-US"/>
        </w:rPr>
      </w:pPr>
      <w:r w:rsidRPr="00383C52">
        <w:rPr>
          <w:szCs w:val="20"/>
          <w:lang w:val="en-US"/>
        </w:rPr>
        <w:t>Preliminary views:</w:t>
      </w:r>
    </w:p>
    <w:p w:rsidR="00325274" w:rsidRPr="00383C52" w:rsidRDefault="00325274" w:rsidP="00325274">
      <w:pPr>
        <w:pStyle w:val="ECCParagraph"/>
        <w:rPr>
          <w:szCs w:val="20"/>
          <w:lang w:val="en-US"/>
        </w:rPr>
      </w:pPr>
      <w:r w:rsidRPr="00383C52">
        <w:rPr>
          <w:szCs w:val="20"/>
          <w:lang w:val="en-US"/>
        </w:rPr>
        <w:t xml:space="preserve">Canada, USA, Brazil: support regulatory actions, including appropriate allocations to the AM(R)S limited to WAIC systems within existing worldwide AMS, AMRS and/or ARNS allocations below 15.7 GHz , providing ITU-R studies show compatibility with existing services in accordance with Resolution 423 (WRC-12).  Those studies should consider frequency bands above 15.7 GHz if spectrum requirements cannot be met in existing worldwide AMS, AM(R)S and/or ARNS allocations below 15.7 GHz. (Source: Doc 3011, 3046) </w:t>
      </w:r>
    </w:p>
    <w:p w:rsidR="009744B4" w:rsidRPr="00121C7E" w:rsidRDefault="009744B4" w:rsidP="009744B4">
      <w:pPr>
        <w:pStyle w:val="ECCParagraph"/>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Default="00F735BC" w:rsidP="00F735BC">
      <w:pPr>
        <w:pStyle w:val="ECCParagraph"/>
      </w:pPr>
      <w:r w:rsidRPr="00121C7E">
        <w:t>ICAO (</w:t>
      </w:r>
      <w:r w:rsidR="00325274" w:rsidRPr="00325274">
        <w:t>28 November 2012</w:t>
      </w:r>
      <w:r w:rsidRPr="00121C7E">
        <w:t>)</w:t>
      </w:r>
    </w:p>
    <w:p w:rsidR="00B6760C" w:rsidRDefault="00B6760C" w:rsidP="00B6760C">
      <w:pPr>
        <w:pStyle w:val="ECCParagraph"/>
        <w:rPr>
          <w:szCs w:val="20"/>
        </w:rPr>
      </w:pPr>
      <w:r w:rsidRPr="00BF04C0">
        <w:rPr>
          <w:szCs w:val="20"/>
        </w:rPr>
        <w:t>Preliminary position</w:t>
      </w:r>
    </w:p>
    <w:p w:rsidR="00F735BC" w:rsidRDefault="00325274" w:rsidP="00F735BC">
      <w:pPr>
        <w:pStyle w:val="ECCParagraph"/>
        <w:rPr>
          <w:lang w:val="en-US"/>
        </w:rPr>
      </w:pPr>
      <w:r w:rsidRPr="00325274">
        <w:rPr>
          <w:lang w:val="en-US"/>
        </w:rPr>
        <w:t>Support any necessary additional aeronautical mobile (route) service allocation required to facilitate the implementation of WAIC, provided technical studies show that WAIC systems will not cause harmful interference to existing or planned aeronautical systems in the aeronautical bands.</w:t>
      </w:r>
    </w:p>
    <w:p w:rsidR="00B6760C" w:rsidRPr="00325274" w:rsidRDefault="00B6760C" w:rsidP="00F735BC">
      <w:pPr>
        <w:pStyle w:val="ECCParagraph"/>
        <w:rPr>
          <w:lang w:val="en-US"/>
        </w:rPr>
      </w:pPr>
    </w:p>
    <w:p w:rsidR="00F735BC" w:rsidRPr="00121C7E" w:rsidRDefault="00F735BC" w:rsidP="00F735BC">
      <w:pPr>
        <w:pStyle w:val="ECCParagraph"/>
      </w:pPr>
      <w:r w:rsidRPr="00121C7E">
        <w:t>IMO (date of proposal)</w:t>
      </w:r>
    </w:p>
    <w:p w:rsidR="00F735BC" w:rsidRPr="00121C7E" w:rsidRDefault="00F735BC"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lastRenderedPageBreak/>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12"/>
      <w:headerReference w:type="default" r:id="rId13"/>
      <w:head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419" w:rsidRDefault="000A7419" w:rsidP="008A54FC">
      <w:r>
        <w:separator/>
      </w:r>
    </w:p>
  </w:endnote>
  <w:endnote w:type="continuationSeparator" w:id="0">
    <w:p w:rsidR="000A7419" w:rsidRDefault="000A7419"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419" w:rsidRDefault="000A7419" w:rsidP="008A54FC">
      <w:r>
        <w:separator/>
      </w:r>
    </w:p>
  </w:footnote>
  <w:footnote w:type="continuationSeparator" w:id="0">
    <w:p w:rsidR="000A7419" w:rsidRDefault="000A7419"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pPr>
      <w:pStyle w:val="Header"/>
      <w:rPr>
        <w:b w:val="0"/>
        <w:lang w:val="da-DK"/>
      </w:rPr>
    </w:pPr>
    <w:r w:rsidRPr="007C5F95">
      <w:rPr>
        <w:b w:val="0"/>
        <w:lang w:val="da-DK"/>
      </w:rPr>
      <w:t>Draft ECC REPORT XXX</w:t>
    </w:r>
  </w:p>
  <w:p w:rsidR="00803F98" w:rsidRPr="007C5F95" w:rsidRDefault="00803F98">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C1412E">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rsidP="008A54FC">
    <w:pPr>
      <w:pStyle w:val="Header"/>
      <w:jc w:val="right"/>
      <w:rPr>
        <w:b w:val="0"/>
        <w:lang w:val="da-DK"/>
      </w:rPr>
    </w:pPr>
    <w:r w:rsidRPr="007C5F95">
      <w:rPr>
        <w:b w:val="0"/>
        <w:lang w:val="da-DK"/>
      </w:rPr>
      <w:t>Draft ECC REPORT XXX</w:t>
    </w:r>
  </w:p>
  <w:p w:rsidR="00803F98" w:rsidRPr="007C5F95" w:rsidRDefault="00803F98"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Default="00803F98">
    <w:pPr>
      <w:pStyle w:val="Header"/>
    </w:pPr>
    <w:r>
      <w:rPr>
        <w:noProof/>
        <w:szCs w:val="20"/>
        <w:lang w:val="en-GB" w:eastAsia="en-GB"/>
      </w:rPr>
      <w:drawing>
        <wp:anchor distT="0" distB="0" distL="114300" distR="114300" simplePos="0" relativeHeight="251657216" behindDoc="0" locked="0" layoutInCell="1" allowOverlap="1" wp14:anchorId="7120CA67" wp14:editId="1201C4D0">
          <wp:simplePos x="0" y="0"/>
          <wp:positionH relativeFrom="page">
            <wp:posOffset>682674</wp:posOffset>
          </wp:positionH>
          <wp:positionV relativeFrom="page">
            <wp:posOffset>457200</wp:posOffset>
          </wp:positionV>
          <wp:extent cx="889000" cy="889000"/>
          <wp:effectExtent l="0" t="0" r="6350" b="6350"/>
          <wp:wrapNone/>
          <wp:docPr id="16" name="Picture 16"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1"/>
                  <a:srcRect/>
                  <a:stretch>
                    <a:fillRect/>
                  </a:stretch>
                </pic:blipFill>
                <pic:spPr bwMode="auto">
                  <a:xfrm>
                    <a:off x="0" y="0"/>
                    <a:ext cx="889000" cy="889000"/>
                  </a:xfrm>
                  <a:prstGeom prst="rect">
                    <a:avLst/>
                  </a:prstGeom>
                  <a:noFill/>
                </pic:spPr>
              </pic:pic>
            </a:graphicData>
          </a:graphic>
        </wp:anchor>
      </w:drawing>
    </w:r>
    <w:r>
      <w:rPr>
        <w:noProof/>
        <w:szCs w:val="20"/>
        <w:lang w:val="de-DE" w:eastAsia="de-DE"/>
      </w:rPr>
      <w:t xml:space="preserve"> </w:t>
    </w:r>
    <w:r>
      <w:rPr>
        <w:noProof/>
        <w:sz w:val="8"/>
        <w:lang w:val="de-DE"/>
      </w:rPr>
      <w:t xml:space="preserve">                                                                                                                                                                                                                                                                                                                                            </w:t>
    </w:r>
    <w:r w:rsidRPr="00C1412E">
      <w:rPr>
        <w:noProof/>
        <w:sz w:val="8"/>
        <w:lang w:val="en-GB" w:eastAsia="en-GB"/>
      </w:rPr>
      <w:drawing>
        <wp:inline distT="0" distB="0" distL="0" distR="0" wp14:anchorId="68E8088C" wp14:editId="289CCA69">
          <wp:extent cx="1585595" cy="7994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79946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EE6A7C">
    <w:pPr>
      <w:pStyle w:val="Header"/>
      <w:rPr>
        <w:szCs w:val="16"/>
        <w:lang w:val="en-GB"/>
      </w:rPr>
    </w:pPr>
    <w:r>
      <w:rPr>
        <w:lang w:val="en-GB"/>
      </w:rPr>
      <w:t>Draft CEPT Brief on AI 1.17</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95068E" w:rsidRPr="0095068E">
      <w:rPr>
        <w:noProof/>
        <w:szCs w:val="16"/>
        <w:lang w:val="en-GB"/>
      </w:rPr>
      <w:t>4</w:t>
    </w:r>
    <w:r w:rsidR="00803F98">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803F98" w:rsidP="008A54FC">
    <w:pPr>
      <w:pStyle w:val="Header"/>
      <w:jc w:val="right"/>
      <w:rPr>
        <w:szCs w:val="16"/>
        <w:lang w:val="en-GB"/>
      </w:rPr>
    </w:pPr>
    <w:r>
      <w:rPr>
        <w:lang w:val="en-GB"/>
      </w:rPr>
      <w:t xml:space="preserve">Draft CEPT Brief on </w:t>
    </w:r>
    <w:r w:rsidRPr="00EE6A7C">
      <w:rPr>
        <w:lang w:val="en-GB"/>
      </w:rPr>
      <w:t xml:space="preserve">AI </w:t>
    </w:r>
    <w:r w:rsidR="00EE6A7C" w:rsidRPr="00EE6A7C">
      <w:rPr>
        <w:lang w:val="en-GB"/>
      </w:rPr>
      <w:t>1.17</w:t>
    </w:r>
    <w:r w:rsidRPr="00EE6A7C">
      <w:rPr>
        <w:lang w:val="en-GB"/>
      </w:rPr>
      <w:t xml:space="preserve"> </w:t>
    </w:r>
    <w:r w:rsidRPr="00EE6A7C">
      <w:rPr>
        <w:szCs w:val="16"/>
        <w:lang w:val="en-GB"/>
      </w:rPr>
      <w:t>Page</w:t>
    </w:r>
    <w:r w:rsidRPr="005F4F01">
      <w:rPr>
        <w:szCs w:val="16"/>
        <w:lang w:val="en-GB"/>
      </w:rPr>
      <w:t xml:space="preserve"> </w:t>
    </w:r>
    <w:r>
      <w:fldChar w:fldCharType="begin"/>
    </w:r>
    <w:r>
      <w:instrText xml:space="preserve"> PAGE  \* Arabic  \* MERGEFORMAT </w:instrText>
    </w:r>
    <w:r>
      <w:fldChar w:fldCharType="separate"/>
    </w:r>
    <w:r w:rsidR="0095068E" w:rsidRPr="0095068E">
      <w:rPr>
        <w:noProof/>
        <w:szCs w:val="16"/>
        <w:lang w:val="en-GB"/>
      </w:rPr>
      <w:t>5</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023A8C"/>
    <w:multiLevelType w:val="multilevel"/>
    <w:tmpl w:val="7FC8B8A0"/>
    <w:lvl w:ilvl="0">
      <w:start w:val="1"/>
      <w:numFmt w:val="lowerLetter"/>
      <w:lvlText w:val="%1)"/>
      <w:lvlJc w:val="left"/>
      <w:pPr>
        <w:tabs>
          <w:tab w:val="num" w:pos="680"/>
        </w:tabs>
        <w:ind w:left="680" w:hanging="340"/>
      </w:pPr>
      <w:rPr>
        <w:rFonts w:hint="default"/>
        <w:b w:val="0"/>
        <w:i w:val="0"/>
        <w:color w:val="D2232A"/>
        <w:sz w:val="20"/>
      </w:rPr>
    </w:lvl>
    <w:lvl w:ilvl="1">
      <w:start w:val="1"/>
      <w:numFmt w:val="lowerLetter"/>
      <w:lvlText w:val="%2)"/>
      <w:lvlJc w:val="left"/>
      <w:pPr>
        <w:tabs>
          <w:tab w:val="num" w:pos="1020"/>
        </w:tabs>
        <w:ind w:left="1020" w:hanging="340"/>
      </w:pPr>
      <w:rPr>
        <w:rFonts w:ascii="Arial" w:hAnsi="Arial" w:hint="default"/>
        <w:b w:val="0"/>
        <w:i w:val="0"/>
        <w:color w:val="D2232A"/>
        <w:sz w:val="20"/>
      </w:rPr>
    </w:lvl>
    <w:lvl w:ilvl="2">
      <w:start w:val="1"/>
      <w:numFmt w:val="bullet"/>
      <w:lvlText w:val=""/>
      <w:lvlJc w:val="left"/>
      <w:pPr>
        <w:tabs>
          <w:tab w:val="num" w:pos="1361"/>
        </w:tabs>
        <w:ind w:left="1361" w:hanging="341"/>
      </w:pPr>
      <w:rPr>
        <w:rFonts w:ascii="Wingdings" w:hAnsi="Wingdings" w:hint="default"/>
        <w:color w:val="D2232A"/>
      </w:rPr>
    </w:lvl>
    <w:lvl w:ilvl="3">
      <w:start w:val="1"/>
      <w:numFmt w:val="none"/>
      <w:lvlText w:val=""/>
      <w:lvlJc w:val="left"/>
      <w:pPr>
        <w:tabs>
          <w:tab w:val="num" w:pos="1417"/>
        </w:tabs>
        <w:ind w:left="2068" w:hanging="648"/>
      </w:pPr>
      <w:rPr>
        <w:rFonts w:hint="default"/>
      </w:rPr>
    </w:lvl>
    <w:lvl w:ilvl="4">
      <w:start w:val="1"/>
      <w:numFmt w:val="none"/>
      <w:lvlText w:val=""/>
      <w:lvlJc w:val="left"/>
      <w:pPr>
        <w:ind w:left="2572" w:hanging="792"/>
      </w:pPr>
      <w:rPr>
        <w:rFonts w:hint="default"/>
      </w:rPr>
    </w:lvl>
    <w:lvl w:ilvl="5">
      <w:start w:val="1"/>
      <w:numFmt w:val="none"/>
      <w:lvlText w:val=""/>
      <w:lvlJc w:val="left"/>
      <w:pPr>
        <w:ind w:left="3076" w:hanging="936"/>
      </w:pPr>
      <w:rPr>
        <w:rFonts w:hint="default"/>
      </w:rPr>
    </w:lvl>
    <w:lvl w:ilvl="6">
      <w:start w:val="1"/>
      <w:numFmt w:val="none"/>
      <w:lvlText w:val=""/>
      <w:lvlJc w:val="left"/>
      <w:pPr>
        <w:ind w:left="3580" w:hanging="1080"/>
      </w:pPr>
      <w:rPr>
        <w:rFonts w:hint="default"/>
      </w:rPr>
    </w:lvl>
    <w:lvl w:ilvl="7">
      <w:start w:val="1"/>
      <w:numFmt w:val="none"/>
      <w:lvlText w:val=""/>
      <w:lvlJc w:val="left"/>
      <w:pPr>
        <w:ind w:left="4084" w:hanging="1224"/>
      </w:pPr>
      <w:rPr>
        <w:rFonts w:hint="default"/>
      </w:rPr>
    </w:lvl>
    <w:lvl w:ilvl="8">
      <w:start w:val="1"/>
      <w:numFmt w:val="none"/>
      <w:lvlText w:val=""/>
      <w:lvlJc w:val="left"/>
      <w:pPr>
        <w:ind w:left="4660" w:hanging="144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47A0C5E"/>
    <w:multiLevelType w:val="hybridMultilevel"/>
    <w:tmpl w:val="321A8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66E36C84"/>
    <w:multiLevelType w:val="multilevel"/>
    <w:tmpl w:val="FCEC7FBC"/>
    <w:numStyleLink w:val="ECCBullets"/>
  </w:abstractNum>
  <w:abstractNum w:abstractNumId="16">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5"/>
  </w:num>
  <w:num w:numId="3">
    <w:abstractNumId w:val="18"/>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5"/>
  </w:num>
  <w:num w:numId="10">
    <w:abstractNumId w:val="13"/>
  </w:num>
  <w:num w:numId="11">
    <w:abstractNumId w:val="8"/>
  </w:num>
  <w:num w:numId="12">
    <w:abstractNumId w:val="3"/>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6"/>
  </w:num>
  <w:num w:numId="21">
    <w:abstractNumId w:val="4"/>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5D6"/>
    <w:rsid w:val="00005CA4"/>
    <w:rsid w:val="00067793"/>
    <w:rsid w:val="000800C2"/>
    <w:rsid w:val="00082DD7"/>
    <w:rsid w:val="000A7419"/>
    <w:rsid w:val="000C028F"/>
    <w:rsid w:val="000E42F5"/>
    <w:rsid w:val="000F623D"/>
    <w:rsid w:val="00121C7E"/>
    <w:rsid w:val="0017055A"/>
    <w:rsid w:val="00183FE0"/>
    <w:rsid w:val="00274F84"/>
    <w:rsid w:val="002930E9"/>
    <w:rsid w:val="0029448B"/>
    <w:rsid w:val="002A7345"/>
    <w:rsid w:val="002F5286"/>
    <w:rsid w:val="00325274"/>
    <w:rsid w:val="00394C0D"/>
    <w:rsid w:val="003D4741"/>
    <w:rsid w:val="004003EA"/>
    <w:rsid w:val="004110CA"/>
    <w:rsid w:val="004B1D2B"/>
    <w:rsid w:val="00550D79"/>
    <w:rsid w:val="00557B5A"/>
    <w:rsid w:val="00594186"/>
    <w:rsid w:val="005C10EB"/>
    <w:rsid w:val="005F4F01"/>
    <w:rsid w:val="007014FB"/>
    <w:rsid w:val="00723AA2"/>
    <w:rsid w:val="00734A4F"/>
    <w:rsid w:val="00763BA3"/>
    <w:rsid w:val="00767BB2"/>
    <w:rsid w:val="00780376"/>
    <w:rsid w:val="00797D4C"/>
    <w:rsid w:val="007E67DD"/>
    <w:rsid w:val="00803F98"/>
    <w:rsid w:val="00804623"/>
    <w:rsid w:val="008345D6"/>
    <w:rsid w:val="008A54FC"/>
    <w:rsid w:val="008B70CD"/>
    <w:rsid w:val="008D450A"/>
    <w:rsid w:val="008F6CDE"/>
    <w:rsid w:val="00941FD2"/>
    <w:rsid w:val="0095068E"/>
    <w:rsid w:val="009744B4"/>
    <w:rsid w:val="009B52D9"/>
    <w:rsid w:val="009E47EB"/>
    <w:rsid w:val="00A076B5"/>
    <w:rsid w:val="00A95ACB"/>
    <w:rsid w:val="00AA086A"/>
    <w:rsid w:val="00AB52DA"/>
    <w:rsid w:val="00AB7E9F"/>
    <w:rsid w:val="00AF31D9"/>
    <w:rsid w:val="00B25463"/>
    <w:rsid w:val="00B30D3B"/>
    <w:rsid w:val="00B432D4"/>
    <w:rsid w:val="00B6760C"/>
    <w:rsid w:val="00BB6976"/>
    <w:rsid w:val="00C1412E"/>
    <w:rsid w:val="00D06D75"/>
    <w:rsid w:val="00DB7E11"/>
    <w:rsid w:val="00DD057B"/>
    <w:rsid w:val="00DF2C67"/>
    <w:rsid w:val="00E1123C"/>
    <w:rsid w:val="00E31065"/>
    <w:rsid w:val="00E71AE7"/>
    <w:rsid w:val="00EA6088"/>
    <w:rsid w:val="00EE6A7C"/>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Reasons">
    <w:name w:val="Reasons"/>
    <w:basedOn w:val="Normal"/>
    <w:rsid w:val="00DB7E11"/>
    <w:pPr>
      <w:tabs>
        <w:tab w:val="left" w:pos="1134"/>
        <w:tab w:val="left" w:pos="1588"/>
        <w:tab w:val="left" w:pos="1985"/>
      </w:tabs>
      <w:overflowPunct w:val="0"/>
      <w:autoSpaceDE w:val="0"/>
      <w:autoSpaceDN w:val="0"/>
      <w:adjustRightInd w:val="0"/>
      <w:spacing w:before="120"/>
      <w:textAlignment w:val="baseline"/>
    </w:pPr>
    <w:rPr>
      <w:rFonts w:ascii="Times New Roman" w:eastAsia="MS Mincho" w:hAnsi="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Reasons">
    <w:name w:val="Reasons"/>
    <w:basedOn w:val="Normal"/>
    <w:rsid w:val="00DB7E11"/>
    <w:pPr>
      <w:tabs>
        <w:tab w:val="left" w:pos="1134"/>
        <w:tab w:val="left" w:pos="1588"/>
        <w:tab w:val="left" w:pos="1985"/>
      </w:tabs>
      <w:overflowPunct w:val="0"/>
      <w:autoSpaceDE w:val="0"/>
      <w:autoSpaceDN w:val="0"/>
      <w:adjustRightInd w:val="0"/>
      <w:spacing w:before="120"/>
      <w:textAlignment w:val="baseline"/>
    </w:pPr>
    <w:rPr>
      <w:rFonts w:ascii="Times New Roman" w:eastAsia="MS Mincho" w:hAnsi="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9461-C77A-4ABB-9A48-0293EBD4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1</TotalTime>
  <Pages>5</Pages>
  <Words>913</Words>
  <Characters>5210</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6111</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3</cp:revision>
  <cp:lastPrinted>2012-08-23T09:39:00Z</cp:lastPrinted>
  <dcterms:created xsi:type="dcterms:W3CDTF">2013-01-07T12:37:00Z</dcterms:created>
  <dcterms:modified xsi:type="dcterms:W3CDTF">2013-01-14T12:14:00Z</dcterms:modified>
</cp:coreProperties>
</file>